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5AFE0" w14:textId="43CBB212" w:rsidR="00DF1B20" w:rsidRDefault="00DF1B20" w:rsidP="00DF1B20">
      <w:pPr>
        <w:pStyle w:val="CH"/>
      </w:pPr>
      <w:bookmarkStart w:id="0" w:name="historyclause"/>
      <w:r>
        <w:t>3GPP RAN4 Meeting #112</w:t>
      </w:r>
      <w:r>
        <w:tab/>
      </w:r>
      <w:r>
        <w:tab/>
      </w:r>
      <w:r w:rsidR="00F85B81" w:rsidRPr="00F85B81">
        <w:t>R4-2411176</w:t>
      </w:r>
    </w:p>
    <w:p w14:paraId="5618DA06" w14:textId="77777777" w:rsidR="00DF1B20" w:rsidRPr="000271B6" w:rsidRDefault="00DF1B20" w:rsidP="00DF1B20">
      <w:pPr>
        <w:pStyle w:val="CH"/>
        <w:tabs>
          <w:tab w:val="clear" w:pos="7920"/>
        </w:tabs>
        <w:rPr>
          <w:b w:val="0"/>
        </w:rPr>
      </w:pPr>
      <w:r>
        <w:t xml:space="preserve">Maastricht, </w:t>
      </w:r>
      <w:r w:rsidRPr="005369C6">
        <w:t>The Netherlands</w:t>
      </w:r>
      <w:r>
        <w:t>, August 19 – 23, 2024</w:t>
      </w:r>
    </w:p>
    <w:p w14:paraId="1270F41F" w14:textId="77777777" w:rsidR="00DF1B20" w:rsidRPr="00056B4F" w:rsidRDefault="00DF1B20" w:rsidP="00DF1B20">
      <w:pPr>
        <w:tabs>
          <w:tab w:val="left" w:pos="2160"/>
        </w:tabs>
        <w:rPr>
          <w:rFonts w:ascii="Arial" w:hAnsi="Arial" w:cs="Arial"/>
          <w:b/>
        </w:rPr>
      </w:pPr>
    </w:p>
    <w:p w14:paraId="1251F7DF" w14:textId="0AE213AA" w:rsidR="00DF1B20" w:rsidRPr="00CE7214" w:rsidRDefault="00DF1B20" w:rsidP="00DF1B20">
      <w:pPr>
        <w:pStyle w:val="CH"/>
      </w:pPr>
      <w:r w:rsidRPr="0008103A">
        <w:t>Agenda item:</w:t>
      </w:r>
      <w:r>
        <w:tab/>
      </w:r>
      <w:r w:rsidR="00F85B81">
        <w:t>11</w:t>
      </w:r>
    </w:p>
    <w:p w14:paraId="6D9ED8BC" w14:textId="64E2665C" w:rsidR="00DF1B20" w:rsidRPr="00F614AC" w:rsidRDefault="00DF1B20" w:rsidP="00E5536B">
      <w:pPr>
        <w:pStyle w:val="CH"/>
        <w:ind w:left="2250" w:hanging="2250"/>
        <w:rPr>
          <w:b w:val="0"/>
        </w:rPr>
      </w:pPr>
      <w:r w:rsidRPr="00F614AC">
        <w:t>Source:</w:t>
      </w:r>
      <w:r w:rsidRPr="00F614AC">
        <w:tab/>
        <w:t>Apple</w:t>
      </w:r>
      <w:r>
        <w:t xml:space="preserve">, </w:t>
      </w:r>
      <w:r w:rsidR="00FD1013">
        <w:t>Skyworks Solutions</w:t>
      </w:r>
      <w:r w:rsidR="00305FEF">
        <w:t xml:space="preserve"> Inc.</w:t>
      </w:r>
      <w:r w:rsidR="00FD1013">
        <w:t xml:space="preserve">, </w:t>
      </w:r>
      <w:r w:rsidR="00E5536B">
        <w:t>BT plc, TELUS, Bell</w:t>
      </w:r>
      <w:r w:rsidR="00044C77">
        <w:t xml:space="preserve"> Mobility</w:t>
      </w:r>
      <w:r w:rsidR="00E5536B">
        <w:t xml:space="preserve">, </w:t>
      </w:r>
      <w:proofErr w:type="spellStart"/>
      <w:r w:rsidR="00E5536B">
        <w:t>Anterix</w:t>
      </w:r>
      <w:proofErr w:type="spellEnd"/>
      <w:r w:rsidR="00E5536B">
        <w:t xml:space="preserve">, </w:t>
      </w:r>
      <w:r w:rsidR="00E5536B" w:rsidRPr="00E5536B">
        <w:t>Southern Linc</w:t>
      </w:r>
    </w:p>
    <w:p w14:paraId="01EDA361" w14:textId="72E4EFFD" w:rsidR="00DF1B20" w:rsidRPr="00F614AC" w:rsidRDefault="00DF1B20" w:rsidP="00DF1B20">
      <w:pPr>
        <w:pStyle w:val="CH"/>
        <w:tabs>
          <w:tab w:val="clear" w:pos="2268"/>
          <w:tab w:val="left" w:pos="2250"/>
        </w:tabs>
        <w:ind w:left="2250" w:hanging="2250"/>
      </w:pPr>
      <w:r w:rsidRPr="00F614AC">
        <w:t>Title:</w:t>
      </w:r>
      <w:r w:rsidRPr="00F614AC">
        <w:tab/>
      </w:r>
      <w:r>
        <w:t>Motivation for a new work item on LB+LB CA based on switching</w:t>
      </w:r>
      <w:r w:rsidR="00134DA3">
        <w:t xml:space="preserve"> in Rel-19</w:t>
      </w:r>
    </w:p>
    <w:p w14:paraId="14A1761D" w14:textId="77777777" w:rsidR="00DF1B20" w:rsidRPr="00F614AC" w:rsidRDefault="00DF1B20" w:rsidP="00DF1B20">
      <w:pPr>
        <w:pStyle w:val="CH"/>
        <w:rPr>
          <w:b w:val="0"/>
        </w:rPr>
      </w:pPr>
      <w:r w:rsidRPr="00F614AC">
        <w:t>Release:</w:t>
      </w:r>
      <w:r w:rsidRPr="00F614AC">
        <w:tab/>
        <w:t>Rel-1</w:t>
      </w:r>
      <w:r>
        <w:t>9</w:t>
      </w:r>
    </w:p>
    <w:p w14:paraId="113D0105" w14:textId="77777777" w:rsidR="00DF1B20" w:rsidRDefault="00DF1B20" w:rsidP="00DF1B20">
      <w:pPr>
        <w:pStyle w:val="CH"/>
      </w:pPr>
      <w:r w:rsidRPr="00F614AC">
        <w:t>Document for:</w:t>
      </w:r>
      <w:r w:rsidRPr="00F614AC">
        <w:tab/>
      </w:r>
      <w:r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D289629" w14:textId="4F406C60" w:rsidR="008E7986" w:rsidRDefault="007932AB" w:rsidP="008E7986">
      <w:r>
        <w:t xml:space="preserve">During the RAN #104 meeting an operator request </w:t>
      </w:r>
      <w:r w:rsidR="002C006F">
        <w:t xml:space="preserve">for low band + low band (LB+LB) carrier aggregation based on switching was submitted and discussed </w:t>
      </w:r>
      <w:r w:rsidR="002C006F">
        <w:fldChar w:fldCharType="begin"/>
      </w:r>
      <w:r w:rsidR="002C006F">
        <w:instrText xml:space="preserve"> REF _Ref169596705 \r \h </w:instrText>
      </w:r>
      <w:r w:rsidR="002C006F">
        <w:fldChar w:fldCharType="separate"/>
      </w:r>
      <w:r w:rsidR="00FB4992">
        <w:t>[1]</w:t>
      </w:r>
      <w:r w:rsidR="002C006F">
        <w:fldChar w:fldCharType="end"/>
      </w:r>
      <w:r w:rsidR="002C006F">
        <w:t xml:space="preserve">.  Considering the practicalities of handset </w:t>
      </w:r>
      <w:r w:rsidR="008C4BB0">
        <w:t xml:space="preserve">RF </w:t>
      </w:r>
      <w:r w:rsidR="002C006F">
        <w:t>front end architectures available in the market today, the operators have requested 3GPP to consider specifying a solution which can potentially accommodate the related limitations.  This contribution describes the relevant LB+LB CA scenarios and provides the motivation for a new Rel-19 work item to specify a</w:t>
      </w:r>
      <w:r w:rsidR="00930BCB">
        <w:t xml:space="preserve"> switching</w:t>
      </w:r>
      <w:r w:rsidR="002C006F">
        <w:t xml:space="preserve"> solution</w:t>
      </w:r>
      <w:r w:rsidR="00930BCB">
        <w:t xml:space="preserve"> to enable their adoption into practical handset front end architectures</w:t>
      </w:r>
      <w:r w:rsidR="002C006F">
        <w:t>.</w:t>
      </w:r>
    </w:p>
    <w:p w14:paraId="75DFC257" w14:textId="77777777" w:rsidR="00A1026D" w:rsidRDefault="00A1026D" w:rsidP="008E7986"/>
    <w:p w14:paraId="3A67921B" w14:textId="1276B2D4" w:rsidR="008E7986" w:rsidRDefault="008E7986" w:rsidP="008E7986">
      <w:pPr>
        <w:pStyle w:val="Heading1"/>
      </w:pPr>
      <w:r>
        <w:t>2</w:t>
      </w:r>
      <w:r>
        <w:tab/>
      </w:r>
      <w:r w:rsidR="00B845A4">
        <w:t>Discussion</w:t>
      </w:r>
    </w:p>
    <w:p w14:paraId="50EF8337" w14:textId="5FA14F7B" w:rsidR="003B4BFB" w:rsidRDefault="008D6E18" w:rsidP="00FA2DA6">
      <w:r>
        <w:t xml:space="preserve">The proponents of </w:t>
      </w:r>
      <w:r>
        <w:fldChar w:fldCharType="begin"/>
      </w:r>
      <w:r>
        <w:instrText xml:space="preserve"> REF _Ref169596705 \r \h </w:instrText>
      </w:r>
      <w:r>
        <w:fldChar w:fldCharType="separate"/>
      </w:r>
      <w:r w:rsidR="00FB4992">
        <w:t>[1]</w:t>
      </w:r>
      <w:r>
        <w:fldChar w:fldCharType="end"/>
      </w:r>
      <w:r>
        <w:t xml:space="preserve"> have identified the problem statement of aggregating bands n12 and n29 with the following justifications:</w:t>
      </w:r>
    </w:p>
    <w:p w14:paraId="60D5CF6A" w14:textId="619DDF1B" w:rsidR="003B4BFB" w:rsidRPr="003B4BFB" w:rsidRDefault="003B4BFB" w:rsidP="003B4BFB">
      <w:pPr>
        <w:pStyle w:val="B1"/>
      </w:pPr>
      <w:r>
        <w:t>-</w:t>
      </w:r>
      <w:r>
        <w:tab/>
      </w:r>
      <w:r w:rsidRPr="003B4BFB">
        <w:t>We are rich in mid-band spectrum (~300 MHz) which is effective closer to sites, however we have limited low-band spectrum (15 MHz) which propagates farther</w:t>
      </w:r>
    </w:p>
    <w:p w14:paraId="05830C93" w14:textId="0542397E" w:rsidR="003B4BFB" w:rsidRPr="003B4BFB" w:rsidRDefault="003B4BFB" w:rsidP="003B4BFB">
      <w:pPr>
        <w:pStyle w:val="B1"/>
      </w:pPr>
      <w:r>
        <w:t>-</w:t>
      </w:r>
      <w:r>
        <w:tab/>
      </w:r>
      <w:r w:rsidRPr="003B4BFB">
        <w:t>As our customers move between sites (urban and rural), they’re spending more time in low-band coverage.</w:t>
      </w:r>
    </w:p>
    <w:p w14:paraId="0F860892" w14:textId="320647D2" w:rsidR="003B4BFB" w:rsidRPr="003B4BFB" w:rsidRDefault="003B4BFB" w:rsidP="003B4BFB">
      <w:pPr>
        <w:pStyle w:val="B1"/>
      </w:pPr>
      <w:r>
        <w:t>-</w:t>
      </w:r>
      <w:r>
        <w:tab/>
      </w:r>
      <w:r w:rsidRPr="003B4BFB">
        <w:t>Low-band carries significant traffic volumes in urban and rural</w:t>
      </w:r>
    </w:p>
    <w:p w14:paraId="2403801D" w14:textId="6D4C33B7" w:rsidR="003B4BFB" w:rsidRPr="003B4BFB" w:rsidRDefault="003B4BFB" w:rsidP="003B4BFB">
      <w:pPr>
        <w:pStyle w:val="B2"/>
      </w:pPr>
      <w:r>
        <w:t>-</w:t>
      </w:r>
      <w:r>
        <w:tab/>
      </w:r>
      <w:r w:rsidRPr="003B4BFB">
        <w:t>Our customers spend 15% of their day on average in urban low-bands, and 50% in rural low-bands</w:t>
      </w:r>
    </w:p>
    <w:p w14:paraId="35569F6B" w14:textId="1511F816" w:rsidR="003B4BFB" w:rsidRPr="003B4BFB" w:rsidRDefault="003B4BFB" w:rsidP="003B4BFB">
      <w:pPr>
        <w:pStyle w:val="B1"/>
      </w:pPr>
      <w:r>
        <w:t>-</w:t>
      </w:r>
      <w:r>
        <w:tab/>
      </w:r>
      <w:r w:rsidRPr="003B4BFB">
        <w:t>Low-band capacity challenge has a huge impact on customer experience. Users will experience poor data speeds due to low-band congestion.</w:t>
      </w:r>
    </w:p>
    <w:p w14:paraId="572E9F44" w14:textId="2A12A4B4" w:rsidR="003B4BFB" w:rsidRPr="003B4BFB" w:rsidRDefault="003B4BFB" w:rsidP="003B4BFB">
      <w:pPr>
        <w:pStyle w:val="B1"/>
      </w:pPr>
      <w:r>
        <w:t>-</w:t>
      </w:r>
      <w:r>
        <w:tab/>
      </w:r>
      <w:r w:rsidRPr="003B4BFB">
        <w:t xml:space="preserve">Low-Low band CA is one way of solving this problem, however OEM’s have challenges to support low-low band CA and this ecosystem does not exist </w:t>
      </w:r>
    </w:p>
    <w:p w14:paraId="32A0D3EA" w14:textId="066B7894" w:rsidR="003B4BFB" w:rsidRPr="003B4BFB" w:rsidRDefault="003B4BFB" w:rsidP="003B4BFB">
      <w:pPr>
        <w:pStyle w:val="B1"/>
      </w:pPr>
      <w:r>
        <w:t>-</w:t>
      </w:r>
      <w:r>
        <w:tab/>
      </w:r>
      <w:r w:rsidRPr="003B4BFB">
        <w:t>B29 is widely deployed in our network and is underutilized</w:t>
      </w:r>
    </w:p>
    <w:p w14:paraId="5EEE742C" w14:textId="0FBEFE93" w:rsidR="003B4BFB" w:rsidRPr="003B4BFB" w:rsidRDefault="003B4BFB" w:rsidP="003B4BFB">
      <w:pPr>
        <w:pStyle w:val="B2"/>
      </w:pPr>
      <w:r>
        <w:t>-</w:t>
      </w:r>
      <w:r>
        <w:tab/>
      </w:r>
      <w:r w:rsidRPr="003B4BFB">
        <w:t>Bell and TELUS together has nationwide access to 10 MHz of MBS – DL only (n29) in 700MHz spectrum.</w:t>
      </w:r>
    </w:p>
    <w:p w14:paraId="11B58997" w14:textId="2854DC2E" w:rsidR="0062176D" w:rsidRDefault="003B4BFB" w:rsidP="006D413C">
      <w:pPr>
        <w:pStyle w:val="B2"/>
      </w:pPr>
      <w:r>
        <w:t>-</w:t>
      </w:r>
      <w:r>
        <w:tab/>
      </w:r>
      <w:r w:rsidRPr="003B4BFB">
        <w:t>Band 29 reaches 83% of Canada’s pop.</w:t>
      </w:r>
    </w:p>
    <w:p w14:paraId="5192174B" w14:textId="77777777" w:rsidR="006D413C" w:rsidRDefault="006D413C" w:rsidP="00FA2DA6"/>
    <w:p w14:paraId="125FCA8F" w14:textId="58C5ADB3" w:rsidR="008D6E18" w:rsidRDefault="008D6E18" w:rsidP="00FA2DA6">
      <w:r>
        <w:t>The frequency arrangement of this scenario is shown in Figure 1 below</w:t>
      </w:r>
      <w:r w:rsidR="000843A6">
        <w:t>.</w:t>
      </w:r>
    </w:p>
    <w:p w14:paraId="3E094052" w14:textId="77777777" w:rsidR="008D6E18" w:rsidRDefault="008D6E18" w:rsidP="00FA2DA6"/>
    <w:p w14:paraId="78B9A09F" w14:textId="0811807C" w:rsidR="008D6E18" w:rsidRDefault="007C1B2D" w:rsidP="008D6E18">
      <w:pPr>
        <w:jc w:val="center"/>
      </w:pPr>
      <w:r w:rsidRPr="007C1B2D">
        <w:rPr>
          <w:noProof/>
        </w:rPr>
        <w:lastRenderedPageBreak/>
        <w:drawing>
          <wp:inline distT="0" distB="0" distL="0" distR="0" wp14:anchorId="227AD8B6" wp14:editId="201DE1CA">
            <wp:extent cx="2962717" cy="1645920"/>
            <wp:effectExtent l="0" t="0" r="0" b="5080"/>
            <wp:docPr id="80716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1686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2717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E180" w14:textId="731BD21F" w:rsidR="008D6E18" w:rsidRPr="009F0509" w:rsidRDefault="009F0509" w:rsidP="009F0509">
      <w:pPr>
        <w:pStyle w:val="TF"/>
      </w:pPr>
      <w:r w:rsidRPr="009F0509">
        <w:t xml:space="preserve">Figure 1: </w:t>
      </w:r>
      <w:r>
        <w:t>Aggregation of n12 and n29</w:t>
      </w:r>
    </w:p>
    <w:p w14:paraId="4D10E58F" w14:textId="77777777" w:rsidR="003B4BFB" w:rsidRDefault="003B4BFB" w:rsidP="00FA2DA6"/>
    <w:p w14:paraId="0E5F5B65" w14:textId="20F352A8" w:rsidR="0062176D" w:rsidRDefault="0062176D" w:rsidP="0062176D">
      <w:pPr>
        <w:pStyle w:val="Observation"/>
      </w:pPr>
      <w:bookmarkStart w:id="1" w:name="_Toc166398330"/>
      <w:bookmarkStart w:id="2" w:name="_Toc166416640"/>
      <w:bookmarkStart w:id="3" w:name="_Toc166481679"/>
      <w:bookmarkStart w:id="4" w:name="_Toc169596372"/>
      <w:bookmarkStart w:id="5" w:name="_Toc169602498"/>
      <w:bookmarkStart w:id="6" w:name="_Toc169605852"/>
      <w:bookmarkStart w:id="7" w:name="_Toc169605881"/>
      <w:bookmarkStart w:id="8" w:name="_Toc169684454"/>
      <w:bookmarkStart w:id="9" w:name="_Toc169761061"/>
      <w:r>
        <w:t>Observation 1:</w:t>
      </w:r>
      <w:r>
        <w:tab/>
      </w:r>
      <w:bookmarkEnd w:id="1"/>
      <w:bookmarkEnd w:id="2"/>
      <w:bookmarkEnd w:id="3"/>
      <w:bookmarkEnd w:id="4"/>
      <w:r w:rsidR="003B4BFB">
        <w:t xml:space="preserve">Band n29 </w:t>
      </w:r>
      <w:r w:rsidR="006D413C">
        <w:t xml:space="preserve">falls within the duplex gap of band n12 and leaves 1 MHz for the filter stopband between n12 UL and n29 DL.  With current duplexer technology, </w:t>
      </w:r>
      <w:r w:rsidR="005B2962">
        <w:t>a solution based on traditional carrier aggregation architecture does not seem feasible.</w:t>
      </w:r>
      <w:bookmarkEnd w:id="5"/>
      <w:bookmarkEnd w:id="6"/>
      <w:bookmarkEnd w:id="7"/>
      <w:bookmarkEnd w:id="8"/>
      <w:bookmarkEnd w:id="9"/>
    </w:p>
    <w:p w14:paraId="60432F7B" w14:textId="77777777" w:rsidR="0062176D" w:rsidRDefault="0062176D" w:rsidP="00FA2DA6"/>
    <w:p w14:paraId="500E05AF" w14:textId="5B2E2D4E" w:rsidR="00455317" w:rsidRDefault="009F0509" w:rsidP="00455317">
      <w:r>
        <w:t>During the offline discussions in RAN #104, two additional operators (</w:t>
      </w:r>
      <w:proofErr w:type="spellStart"/>
      <w:r>
        <w:t>Anterix</w:t>
      </w:r>
      <w:proofErr w:type="spellEnd"/>
      <w:r>
        <w:t xml:space="preserve"> and Southern Linc) have identified another LB+LB scenario which carries very similar challenges as above.  </w:t>
      </w:r>
      <w:r w:rsidR="00455317">
        <w:t>The operators have provided the following problem statement:</w:t>
      </w:r>
    </w:p>
    <w:p w14:paraId="44FCEAA2" w14:textId="77777777" w:rsidR="00455317" w:rsidRDefault="00455317" w:rsidP="00455317">
      <w:pPr>
        <w:pStyle w:val="B1"/>
      </w:pPr>
      <w:r>
        <w:t>-</w:t>
      </w:r>
      <w:r>
        <w:tab/>
      </w:r>
      <w:r w:rsidRPr="00364C8A">
        <w:t>Our issue in the US market is with band 26 and 106 in the 900 MHz range (FDD) and band 48 (TDD).</w:t>
      </w:r>
    </w:p>
    <w:p w14:paraId="35C21D72" w14:textId="77777777" w:rsidR="00455317" w:rsidRDefault="00455317" w:rsidP="00455317">
      <w:pPr>
        <w:pStyle w:val="B1"/>
      </w:pPr>
      <w:r>
        <w:t>-</w:t>
      </w:r>
      <w:r>
        <w:tab/>
      </w:r>
      <w:r w:rsidRPr="00364C8A">
        <w:t xml:space="preserve">Our low bands provide the coverage layer and continuous </w:t>
      </w:r>
      <w:proofErr w:type="gramStart"/>
      <w:r w:rsidRPr="00364C8A">
        <w:t>connectivity</w:t>
      </w:r>
      <w:proofErr w:type="gramEnd"/>
      <w:r w:rsidRPr="00364C8A">
        <w:t xml:space="preserve"> but we cannot currently CA and have a need to do so as we're spectrum limited.  </w:t>
      </w:r>
    </w:p>
    <w:p w14:paraId="719199BB" w14:textId="77777777" w:rsidR="00455317" w:rsidRDefault="00455317" w:rsidP="00FA2DA6"/>
    <w:p w14:paraId="5D1938DA" w14:textId="53AB66BF" w:rsidR="0062176D" w:rsidRDefault="009F0509" w:rsidP="00FA2DA6">
      <w:r>
        <w:t>This scenario is illustrated in Figure 2 below.</w:t>
      </w:r>
    </w:p>
    <w:p w14:paraId="755534A1" w14:textId="77777777" w:rsidR="009F0509" w:rsidRDefault="009F0509" w:rsidP="00FA2DA6"/>
    <w:p w14:paraId="4E06E7F7" w14:textId="5CAB2FAE" w:rsidR="009F0509" w:rsidRDefault="007C1B2D" w:rsidP="00A64EB5">
      <w:pPr>
        <w:jc w:val="center"/>
      </w:pPr>
      <w:r w:rsidRPr="007C1B2D">
        <w:rPr>
          <w:noProof/>
        </w:rPr>
        <w:drawing>
          <wp:inline distT="0" distB="0" distL="0" distR="0" wp14:anchorId="2E5106DF" wp14:editId="22C722F7">
            <wp:extent cx="6122035" cy="1311910"/>
            <wp:effectExtent l="0" t="0" r="0" b="0"/>
            <wp:docPr id="88415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5356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1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9D18F" w14:textId="7C841906" w:rsidR="009C50E3" w:rsidRPr="009F0509" w:rsidRDefault="009F0509" w:rsidP="009F0509">
      <w:pPr>
        <w:pStyle w:val="TF"/>
      </w:pPr>
      <w:r w:rsidRPr="009F0509">
        <w:t xml:space="preserve">Figure 2: </w:t>
      </w:r>
      <w:r>
        <w:t>Aggregation of n26 and n106</w:t>
      </w:r>
    </w:p>
    <w:p w14:paraId="3CCF8D67" w14:textId="77777777" w:rsidR="009F0509" w:rsidRDefault="009F0509" w:rsidP="00FA2DA6"/>
    <w:p w14:paraId="261DD24A" w14:textId="14935DC0" w:rsidR="005B2962" w:rsidRDefault="005B2962" w:rsidP="005B2962">
      <w:pPr>
        <w:pStyle w:val="Observation"/>
      </w:pPr>
      <w:bookmarkStart w:id="10" w:name="_Toc169602499"/>
      <w:bookmarkStart w:id="11" w:name="_Toc169605853"/>
      <w:bookmarkStart w:id="12" w:name="_Toc169605882"/>
      <w:bookmarkStart w:id="13" w:name="_Toc169684455"/>
      <w:bookmarkStart w:id="14" w:name="_Toc169761062"/>
      <w:r>
        <w:t xml:space="preserve">Observation </w:t>
      </w:r>
      <w:r w:rsidR="00F10A39">
        <w:t>2</w:t>
      </w:r>
      <w:r>
        <w:t>:</w:t>
      </w:r>
      <w:r>
        <w:tab/>
        <w:t xml:space="preserve">Band n106 UL is separated from band n26 DL by 2 </w:t>
      </w:r>
      <w:proofErr w:type="spellStart"/>
      <w:r>
        <w:t>MHz</w:t>
      </w:r>
      <w:r w:rsidR="00F10A39">
        <w:t>.</w:t>
      </w:r>
      <w:proofErr w:type="spellEnd"/>
      <w:r>
        <w:t xml:space="preserve">  With current duplexer technology, a solution based on traditional carrier aggregation architecture does not seem feasible.</w:t>
      </w:r>
      <w:bookmarkEnd w:id="10"/>
      <w:bookmarkEnd w:id="11"/>
      <w:bookmarkEnd w:id="12"/>
      <w:bookmarkEnd w:id="13"/>
      <w:bookmarkEnd w:id="14"/>
    </w:p>
    <w:p w14:paraId="4C4DE639" w14:textId="77777777" w:rsidR="00364C8A" w:rsidRDefault="00364C8A" w:rsidP="00FA2DA6"/>
    <w:p w14:paraId="4C242D60" w14:textId="59630663" w:rsidR="00DC63AD" w:rsidRDefault="00DC63AD" w:rsidP="00FA2DA6">
      <w:r>
        <w:t>Another scenario, suggested by BT, involves the band combination with the supplemental downlink band n67, as shown in Figure 3 below.</w:t>
      </w:r>
    </w:p>
    <w:p w14:paraId="6E344DD9" w14:textId="77777777" w:rsidR="00DC63AD" w:rsidRDefault="00DC63AD" w:rsidP="00FA2DA6"/>
    <w:p w14:paraId="4E5C8933" w14:textId="42A59659" w:rsidR="00DC63AD" w:rsidRDefault="007C1B2D" w:rsidP="00A64EB5">
      <w:pPr>
        <w:jc w:val="center"/>
      </w:pPr>
      <w:r w:rsidRPr="007C1B2D">
        <w:rPr>
          <w:noProof/>
        </w:rPr>
        <w:lastRenderedPageBreak/>
        <w:drawing>
          <wp:inline distT="0" distB="0" distL="0" distR="0" wp14:anchorId="6585A9F9" wp14:editId="25393753">
            <wp:extent cx="4955751" cy="1645920"/>
            <wp:effectExtent l="0" t="0" r="0" b="5080"/>
            <wp:docPr id="6878867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88676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5751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9E8D4" w14:textId="1A24796C" w:rsidR="00DC63AD" w:rsidRPr="009F0509" w:rsidRDefault="00DC63AD" w:rsidP="00DC63AD">
      <w:pPr>
        <w:pStyle w:val="TF"/>
      </w:pPr>
      <w:r w:rsidRPr="009F0509">
        <w:t xml:space="preserve">Figure </w:t>
      </w:r>
      <w:r>
        <w:t>3</w:t>
      </w:r>
      <w:r w:rsidRPr="009F0509">
        <w:t xml:space="preserve">: </w:t>
      </w:r>
      <w:r>
        <w:t>Aggregation of n28 and n67</w:t>
      </w:r>
    </w:p>
    <w:p w14:paraId="39A5C477" w14:textId="77777777" w:rsidR="00DC63AD" w:rsidRDefault="00DC63AD" w:rsidP="00DC63AD"/>
    <w:p w14:paraId="276ECC98" w14:textId="57002AB6" w:rsidR="00DC63AD" w:rsidRDefault="00DC63AD" w:rsidP="00DC63AD">
      <w:pPr>
        <w:pStyle w:val="Observation"/>
      </w:pPr>
      <w:bookmarkStart w:id="15" w:name="_Toc169684456"/>
      <w:bookmarkStart w:id="16" w:name="_Toc169761063"/>
      <w:r>
        <w:t>Observation 3:</w:t>
      </w:r>
      <w:r>
        <w:tab/>
        <w:t>Band n67 DL overlaps with band n28 UL.  With current duplexer technology, a solution based on traditional carrier aggregation architecture does not seem feasible.</w:t>
      </w:r>
      <w:bookmarkEnd w:id="15"/>
      <w:bookmarkEnd w:id="16"/>
    </w:p>
    <w:p w14:paraId="0B5B51FF" w14:textId="77777777" w:rsidR="00DC63AD" w:rsidRDefault="00DC63AD" w:rsidP="00FA2DA6"/>
    <w:p w14:paraId="3287D2BD" w14:textId="77777777" w:rsidR="00DC63AD" w:rsidRDefault="00DC63AD" w:rsidP="00FA2DA6"/>
    <w:p w14:paraId="40743A8C" w14:textId="3D2A1BAC" w:rsidR="00775E0B" w:rsidRDefault="0027230C" w:rsidP="00FA2DA6">
      <w:r>
        <w:t xml:space="preserve">According to the proposed concept in </w:t>
      </w:r>
      <w:r>
        <w:fldChar w:fldCharType="begin"/>
      </w:r>
      <w:r>
        <w:instrText xml:space="preserve"> REF _Ref169596705 \r \h </w:instrText>
      </w:r>
      <w:r>
        <w:fldChar w:fldCharType="separate"/>
      </w:r>
      <w:r w:rsidR="00FB4992">
        <w:t>[1]</w:t>
      </w:r>
      <w:r>
        <w:fldChar w:fldCharType="end"/>
      </w:r>
      <w:r>
        <w:t xml:space="preserve">, a switching scheme can be a feasible architecture to resolve </w:t>
      </w:r>
      <w:r w:rsidR="001F50B2">
        <w:t xml:space="preserve">the three </w:t>
      </w:r>
      <w:r>
        <w:t xml:space="preserve">scenarios, as shown in Figure </w:t>
      </w:r>
      <w:r w:rsidR="00DC63AD">
        <w:t xml:space="preserve">4 </w:t>
      </w:r>
      <w:r>
        <w:t>below.</w:t>
      </w:r>
    </w:p>
    <w:p w14:paraId="3BFD33E5" w14:textId="77777777" w:rsidR="0027230C" w:rsidRDefault="0027230C" w:rsidP="00FA2DA6"/>
    <w:p w14:paraId="105D1636" w14:textId="26F48579" w:rsidR="0027230C" w:rsidRDefault="0027230C" w:rsidP="00842F69">
      <w:pPr>
        <w:jc w:val="center"/>
      </w:pPr>
      <w:r>
        <w:t xml:space="preserve">a) </w:t>
      </w:r>
      <w:r w:rsidR="00FF41E1" w:rsidRPr="00FF41E1">
        <w:rPr>
          <w:noProof/>
        </w:rPr>
        <w:drawing>
          <wp:inline distT="0" distB="0" distL="0" distR="0" wp14:anchorId="296B9A7D" wp14:editId="5889D813">
            <wp:extent cx="4283640" cy="1371600"/>
            <wp:effectExtent l="0" t="0" r="0" b="0"/>
            <wp:docPr id="376425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42529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364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842F69">
        <w:br/>
      </w:r>
      <w:r>
        <w:t xml:space="preserve">b) </w:t>
      </w:r>
      <w:r w:rsidR="00842F69" w:rsidRPr="00842F69">
        <w:rPr>
          <w:noProof/>
        </w:rPr>
        <w:drawing>
          <wp:inline distT="0" distB="0" distL="0" distR="0" wp14:anchorId="460E18DF" wp14:editId="13D11C3E">
            <wp:extent cx="2007834" cy="1371600"/>
            <wp:effectExtent l="0" t="0" r="0" b="0"/>
            <wp:docPr id="1700108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10832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783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361">
        <w:t xml:space="preserve"> </w:t>
      </w:r>
      <w:r w:rsidR="00DC63AD">
        <w:t xml:space="preserve">c) </w:t>
      </w:r>
      <w:r w:rsidR="00361072" w:rsidRPr="00361072">
        <w:rPr>
          <w:noProof/>
        </w:rPr>
        <w:drawing>
          <wp:inline distT="0" distB="0" distL="0" distR="0" wp14:anchorId="3FAD5248" wp14:editId="6244D4C6">
            <wp:extent cx="2121546" cy="1371600"/>
            <wp:effectExtent l="0" t="0" r="0" b="0"/>
            <wp:docPr id="10341205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12057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21546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C0A73" w14:textId="6CBDDFF3" w:rsidR="00364C8A" w:rsidRPr="0027230C" w:rsidRDefault="0027230C" w:rsidP="0027230C">
      <w:pPr>
        <w:pStyle w:val="TF"/>
      </w:pPr>
      <w:r w:rsidRPr="0027230C">
        <w:t xml:space="preserve">Figure </w:t>
      </w:r>
      <w:r w:rsidR="00DC63AD">
        <w:t>4</w:t>
      </w:r>
      <w:r w:rsidRPr="0027230C">
        <w:t>: Switching architectures for a) Scenario 1</w:t>
      </w:r>
      <w:r w:rsidR="0007176B">
        <w:t xml:space="preserve">, </w:t>
      </w:r>
      <w:r w:rsidRPr="0027230C">
        <w:t>b) Scenario 2</w:t>
      </w:r>
      <w:r w:rsidR="0007176B">
        <w:t>, c) Scenario 3</w:t>
      </w:r>
    </w:p>
    <w:p w14:paraId="62D51A7C" w14:textId="001A4B47" w:rsidR="0027230C" w:rsidRDefault="0027230C" w:rsidP="00FA2DA6"/>
    <w:p w14:paraId="0A55F4FA" w14:textId="739960E0" w:rsidR="00715BB8" w:rsidRDefault="00D534F3" w:rsidP="00FA2DA6">
      <w:r>
        <w:t>An enhancement of the 3GPP specification is needed to enable the following solution:</w:t>
      </w:r>
    </w:p>
    <w:p w14:paraId="31CD7CCE" w14:textId="31FC884B" w:rsidR="00D534F3" w:rsidRDefault="00D534F3" w:rsidP="00D534F3">
      <w:pPr>
        <w:pStyle w:val="B1"/>
      </w:pPr>
      <w:r>
        <w:t>-</w:t>
      </w:r>
      <w:r>
        <w:tab/>
      </w:r>
      <w:r w:rsidRPr="00D534F3">
        <w:t xml:space="preserve">Device needs to support inter-carrier scheduling: UE monitors </w:t>
      </w:r>
      <w:proofErr w:type="spellStart"/>
      <w:r w:rsidR="00193F4F">
        <w:t>PCell</w:t>
      </w:r>
      <w:proofErr w:type="spellEnd"/>
      <w:r w:rsidR="00193F4F">
        <w:t xml:space="preserve"> (</w:t>
      </w:r>
      <w:r w:rsidRPr="00D534F3">
        <w:t>n12</w:t>
      </w:r>
      <w:r w:rsidR="00193F4F">
        <w:t xml:space="preserve"> in case of Scenario 1</w:t>
      </w:r>
      <w:r w:rsidR="00DC63AD">
        <w:t xml:space="preserve">, </w:t>
      </w:r>
      <w:r w:rsidR="00193F4F">
        <w:t>n26/n106 in case of Scenario 2</w:t>
      </w:r>
      <w:r w:rsidR="00DC63AD">
        <w:t>, or n28 in case of Scenario 3</w:t>
      </w:r>
      <w:r w:rsidR="00193F4F">
        <w:t>)</w:t>
      </w:r>
      <w:r w:rsidRPr="00D534F3">
        <w:t xml:space="preserve"> PDCCH DCI, which has </w:t>
      </w:r>
      <w:r w:rsidR="00193F4F">
        <w:t>scheduling information for both bands applicable to the scenario</w:t>
      </w:r>
    </w:p>
    <w:p w14:paraId="0663D1A5" w14:textId="5EC7D295" w:rsidR="00193F4F" w:rsidRDefault="00D534F3" w:rsidP="00D534F3">
      <w:pPr>
        <w:pStyle w:val="B1"/>
      </w:pPr>
      <w:r>
        <w:t>-</w:t>
      </w:r>
      <w:r>
        <w:tab/>
      </w:r>
      <w:r w:rsidRPr="00D534F3">
        <w:t xml:space="preserve">Device needs to support TTI level switching; when </w:t>
      </w:r>
      <w:r w:rsidR="00193F4F">
        <w:t xml:space="preserve">the </w:t>
      </w:r>
      <w:proofErr w:type="spellStart"/>
      <w:r w:rsidR="00193F4F">
        <w:t>SCell</w:t>
      </w:r>
      <w:proofErr w:type="spellEnd"/>
      <w:r w:rsidRPr="00D534F3">
        <w:t xml:space="preserve"> is scheduled, UE needs to switch to </w:t>
      </w:r>
      <w:r w:rsidR="00193F4F">
        <w:t xml:space="preserve">the </w:t>
      </w:r>
      <w:proofErr w:type="spellStart"/>
      <w:r w:rsidR="00193F4F">
        <w:t>SCell</w:t>
      </w:r>
      <w:proofErr w:type="spellEnd"/>
      <w:r w:rsidRPr="00D534F3">
        <w:t xml:space="preserve"> filter, and during th</w:t>
      </w:r>
      <w:r w:rsidR="00193F4F">
        <w:t>e scheduled period</w:t>
      </w:r>
      <w:r w:rsidRPr="00D534F3">
        <w:t xml:space="preserve"> there is no simultaneous </w:t>
      </w:r>
      <w:r w:rsidR="00193F4F">
        <w:t xml:space="preserve">Tx/Rx between the </w:t>
      </w:r>
      <w:proofErr w:type="spellStart"/>
      <w:r w:rsidR="00193F4F">
        <w:t>PCell</w:t>
      </w:r>
      <w:proofErr w:type="spellEnd"/>
      <w:r w:rsidR="00193F4F">
        <w:t xml:space="preserve"> and the </w:t>
      </w:r>
      <w:proofErr w:type="spellStart"/>
      <w:r w:rsidR="00193F4F">
        <w:t>SCell</w:t>
      </w:r>
      <w:proofErr w:type="spellEnd"/>
    </w:p>
    <w:p w14:paraId="0095D256" w14:textId="50ABDFE6" w:rsidR="00D534F3" w:rsidRDefault="00D534F3" w:rsidP="00D534F3">
      <w:pPr>
        <w:pStyle w:val="B1"/>
      </w:pPr>
      <w:r>
        <w:t>-</w:t>
      </w:r>
      <w:r>
        <w:tab/>
      </w:r>
      <w:r w:rsidRPr="00D534F3">
        <w:t xml:space="preserve">Device switches back to </w:t>
      </w:r>
      <w:r w:rsidR="00193F4F">
        <w:t xml:space="preserve">the </w:t>
      </w:r>
      <w:proofErr w:type="spellStart"/>
      <w:r w:rsidR="00193F4F">
        <w:t>PCell</w:t>
      </w:r>
      <w:proofErr w:type="spellEnd"/>
      <w:r w:rsidRPr="00D534F3">
        <w:t xml:space="preserve"> duplexer after </w:t>
      </w:r>
      <w:r w:rsidR="00193F4F">
        <w:t xml:space="preserve">the </w:t>
      </w:r>
      <w:proofErr w:type="spellStart"/>
      <w:r w:rsidR="00193F4F">
        <w:t>SCell</w:t>
      </w:r>
      <w:proofErr w:type="spellEnd"/>
      <w:r w:rsidRPr="00D534F3">
        <w:t xml:space="preserve"> scheduled </w:t>
      </w:r>
      <w:r w:rsidR="00193F4F">
        <w:t>period</w:t>
      </w:r>
      <w:r w:rsidRPr="00D534F3">
        <w:t xml:space="preserve"> is finished</w:t>
      </w:r>
    </w:p>
    <w:p w14:paraId="552D48AB" w14:textId="7B7911BE" w:rsidR="00BA1E65" w:rsidRDefault="00BA1E65" w:rsidP="00D534F3">
      <w:pPr>
        <w:pStyle w:val="B1"/>
      </w:pPr>
      <w:r>
        <w:t>-</w:t>
      </w:r>
      <w:r>
        <w:tab/>
        <w:t>In the cas</w:t>
      </w:r>
      <w:r w:rsidR="007359BB">
        <w:t>e</w:t>
      </w:r>
      <w:r>
        <w:t xml:space="preserve"> of Scenario 1, switching between the </w:t>
      </w:r>
      <w:proofErr w:type="spellStart"/>
      <w:r>
        <w:t>PCell</w:t>
      </w:r>
      <w:proofErr w:type="spellEnd"/>
      <w:r>
        <w:t xml:space="preserve"> and the aggregation of DL carriers can also be considered</w:t>
      </w:r>
    </w:p>
    <w:p w14:paraId="2C8B92BA" w14:textId="77777777" w:rsidR="00A80C35" w:rsidRDefault="00A80C35" w:rsidP="00FA2DA6"/>
    <w:p w14:paraId="5F7A764D" w14:textId="263B8870" w:rsidR="003706D7" w:rsidRDefault="003706D7" w:rsidP="00FA2DA6">
      <w:r>
        <w:lastRenderedPageBreak/>
        <w:t xml:space="preserve">Considering that 3GPP has already specified the Tx Switching suite of features (with components and enhancements adopted in Rel-16 through Rel-18), it is useful for 3GPP to consider the application of this framework to </w:t>
      </w:r>
      <w:r w:rsidR="001953CF">
        <w:t>the</w:t>
      </w:r>
      <w:r>
        <w:t xml:space="preserve"> </w:t>
      </w:r>
      <w:r w:rsidR="001953CF">
        <w:t xml:space="preserve">listed </w:t>
      </w:r>
      <w:r>
        <w:t>scenario</w:t>
      </w:r>
      <w:r w:rsidR="001953CF">
        <w:t>s</w:t>
      </w:r>
      <w:r>
        <w:t>.</w:t>
      </w:r>
    </w:p>
    <w:p w14:paraId="7CEA4FA0" w14:textId="77777777" w:rsidR="003706D7" w:rsidRDefault="003706D7" w:rsidP="00FA2DA6"/>
    <w:p w14:paraId="64FB3F49" w14:textId="27427D74" w:rsidR="001D2656" w:rsidRDefault="001D2656" w:rsidP="001D2656">
      <w:pPr>
        <w:pStyle w:val="Proposal"/>
      </w:pPr>
      <w:bookmarkStart w:id="17" w:name="_Toc166398331"/>
      <w:bookmarkStart w:id="18" w:name="_Toc166416642"/>
      <w:bookmarkStart w:id="19" w:name="_Toc166481681"/>
      <w:bookmarkStart w:id="20" w:name="_Toc169596373"/>
      <w:bookmarkStart w:id="21" w:name="_Toc169602500"/>
      <w:bookmarkStart w:id="22" w:name="_Toc169605854"/>
      <w:bookmarkStart w:id="23" w:name="_Toc169605883"/>
      <w:bookmarkStart w:id="24" w:name="_Toc169684457"/>
      <w:bookmarkStart w:id="25" w:name="_Toc169761064"/>
      <w:r>
        <w:t>Proposal 1:</w:t>
      </w:r>
      <w:r>
        <w:tab/>
      </w:r>
      <w:bookmarkEnd w:id="17"/>
      <w:bookmarkEnd w:id="18"/>
      <w:bookmarkEnd w:id="19"/>
      <w:bookmarkEnd w:id="20"/>
      <w:bookmarkEnd w:id="21"/>
      <w:r w:rsidR="003706D7">
        <w:t>An enhancement of the 3GPP specification is needed to enable LB+LB carrier aggregation based on switching</w:t>
      </w:r>
      <w:r w:rsidR="008E3475">
        <w:t>.</w:t>
      </w:r>
      <w:bookmarkEnd w:id="22"/>
      <w:bookmarkEnd w:id="23"/>
      <w:bookmarkEnd w:id="24"/>
      <w:bookmarkEnd w:id="25"/>
    </w:p>
    <w:p w14:paraId="2E496C65" w14:textId="77777777" w:rsidR="001D2656" w:rsidRDefault="001D2656" w:rsidP="00FA2DA6"/>
    <w:p w14:paraId="0AAE9D63" w14:textId="0FEEE929" w:rsidR="00CD44B5" w:rsidRDefault="003D0304" w:rsidP="000E10D3">
      <w:pPr>
        <w:pStyle w:val="Proposal"/>
      </w:pPr>
      <w:bookmarkStart w:id="26" w:name="_Toc169605855"/>
      <w:bookmarkStart w:id="27" w:name="_Toc169605884"/>
      <w:bookmarkStart w:id="28" w:name="_Toc169684458"/>
      <w:bookmarkStart w:id="29" w:name="_Toc169761065"/>
      <w:r>
        <w:t>Proposal 2:</w:t>
      </w:r>
      <w:r>
        <w:tab/>
      </w:r>
      <w:r w:rsidRPr="003D0304">
        <w:t>The following objectives are provided for information and further refinement:</w:t>
      </w:r>
      <w:bookmarkEnd w:id="26"/>
      <w:bookmarkEnd w:id="27"/>
      <w:bookmarkEnd w:id="28"/>
      <w:bookmarkEnd w:id="29"/>
    </w:p>
    <w:p w14:paraId="41E53B9F" w14:textId="09B95515" w:rsidR="00783310" w:rsidRDefault="001B4773" w:rsidP="006429D4">
      <w:pPr>
        <w:pStyle w:val="B1"/>
      </w:pPr>
      <w:r>
        <w:t>-</w:t>
      </w:r>
      <w:r>
        <w:tab/>
        <w:t>Specify UE requirements</w:t>
      </w:r>
      <w:r w:rsidR="00783310">
        <w:t xml:space="preserve">, </w:t>
      </w:r>
      <w:r w:rsidR="00783310" w:rsidRPr="00783310">
        <w:t>including at least switching gap (if needed)</w:t>
      </w:r>
      <w:r w:rsidR="00783310">
        <w:t>,</w:t>
      </w:r>
      <w:r>
        <w:t xml:space="preserve"> to allow switching </w:t>
      </w:r>
      <w:r w:rsidR="009357CC" w:rsidRPr="009357CC">
        <w:t>for supplementary downlink</w:t>
      </w:r>
      <w:r w:rsidR="009357CC">
        <w:t xml:space="preserve"> </w:t>
      </w:r>
      <w:r>
        <w:t xml:space="preserve">between {case 1, case 2a} </w:t>
      </w:r>
      <w:r w:rsidR="00783310">
        <w:t>[RAN1, RAN4]</w:t>
      </w:r>
    </w:p>
    <w:p w14:paraId="3109E5DE" w14:textId="3A4A3D72" w:rsidR="00783310" w:rsidRDefault="00783310" w:rsidP="00783310">
      <w:pPr>
        <w:pStyle w:val="B2"/>
      </w:pPr>
      <w:r>
        <w:t>-</w:t>
      </w:r>
      <w:r>
        <w:tab/>
        <w:t>Case 1: 1 Tx/2 Rx on FDD carrier 1 and 0 Tx/0 Rx on carrier 2</w:t>
      </w:r>
    </w:p>
    <w:p w14:paraId="40CD5B96" w14:textId="1C7B4539" w:rsidR="00783310" w:rsidRDefault="00783310" w:rsidP="00783310">
      <w:pPr>
        <w:pStyle w:val="B2"/>
      </w:pPr>
      <w:r>
        <w:t>-</w:t>
      </w:r>
      <w:r>
        <w:tab/>
        <w:t>Case 2a: 2 Rx on SDL carrier 2 and 0 Tx/0 Rx on carrier 1</w:t>
      </w:r>
    </w:p>
    <w:p w14:paraId="1A103586" w14:textId="1DE7A149" w:rsidR="001B4773" w:rsidRDefault="00FF41E1" w:rsidP="006429D4">
      <w:pPr>
        <w:pStyle w:val="B1"/>
      </w:pPr>
      <w:r>
        <w:t>-</w:t>
      </w:r>
      <w:r>
        <w:tab/>
        <w:t xml:space="preserve">Specify UE requirements, </w:t>
      </w:r>
      <w:r w:rsidRPr="00783310">
        <w:t>including at least switching gap (if needed)</w:t>
      </w:r>
      <w:r>
        <w:t>, to allow switching</w:t>
      </w:r>
      <w:r w:rsidR="009357CC">
        <w:t xml:space="preserve"> </w:t>
      </w:r>
      <w:r w:rsidR="001B4773">
        <w:t xml:space="preserve">for </w:t>
      </w:r>
      <w:r w:rsidR="009357CC" w:rsidRPr="009357CC">
        <w:t>inter-band CA</w:t>
      </w:r>
      <w:r w:rsidR="001B4773">
        <w:t xml:space="preserve"> between {case 1, case 2b} [RAN1, RAN4]</w:t>
      </w:r>
    </w:p>
    <w:p w14:paraId="1A9CE12C" w14:textId="77777777" w:rsidR="009357CC" w:rsidRDefault="001B4773" w:rsidP="001B4773">
      <w:pPr>
        <w:pStyle w:val="B2"/>
      </w:pPr>
      <w:r>
        <w:t>-</w:t>
      </w:r>
      <w:r>
        <w:tab/>
        <w:t>Case 1: 1 Tx/2 Rx on FDD carrier 1</w:t>
      </w:r>
      <w:r w:rsidR="002742B7">
        <w:t xml:space="preserve"> and 0 Tx/0 Rx on carrier 2</w:t>
      </w:r>
    </w:p>
    <w:p w14:paraId="25716BF3" w14:textId="63BE67B1" w:rsidR="001B4773" w:rsidRDefault="001B4773" w:rsidP="001B4773">
      <w:pPr>
        <w:pStyle w:val="B2"/>
      </w:pPr>
      <w:r>
        <w:t>-</w:t>
      </w:r>
      <w:r>
        <w:tab/>
        <w:t>Case 2b: 1</w:t>
      </w:r>
      <w:r w:rsidR="00C00627">
        <w:t xml:space="preserve"> </w:t>
      </w:r>
      <w:r>
        <w:t>Tx/2</w:t>
      </w:r>
      <w:r w:rsidR="00C00627">
        <w:t xml:space="preserve"> </w:t>
      </w:r>
      <w:r>
        <w:t>Rx on FDD carrier 2</w:t>
      </w:r>
      <w:r w:rsidR="002742B7">
        <w:t xml:space="preserve"> and 0 Tx/0 Rx on carrier 1</w:t>
      </w:r>
    </w:p>
    <w:p w14:paraId="7AC914B0" w14:textId="061C3C88" w:rsidR="00FF41E1" w:rsidRDefault="00FF41E1" w:rsidP="00FF41E1">
      <w:pPr>
        <w:pStyle w:val="B1"/>
      </w:pPr>
      <w:r>
        <w:t>-</w:t>
      </w:r>
      <w:r>
        <w:tab/>
        <w:t xml:space="preserve">Specify UE requirements, </w:t>
      </w:r>
      <w:r w:rsidRPr="00783310">
        <w:t>including at least switching gap (if needed)</w:t>
      </w:r>
      <w:r>
        <w:t xml:space="preserve">, to allow switching </w:t>
      </w:r>
      <w:r w:rsidR="00C66384">
        <w:t xml:space="preserve">for inter-band CA </w:t>
      </w:r>
      <w:r>
        <w:t>between {case 1, case 3} [RAN1, RAN4]</w:t>
      </w:r>
    </w:p>
    <w:p w14:paraId="0F2BAF15" w14:textId="77777777" w:rsidR="00FF41E1" w:rsidRDefault="00FF41E1" w:rsidP="00FF41E1">
      <w:pPr>
        <w:pStyle w:val="B2"/>
      </w:pPr>
      <w:r>
        <w:t>-</w:t>
      </w:r>
      <w:r>
        <w:tab/>
        <w:t>Case 1: 1 Tx/2 Rx on FDD carrier 1 and 0 Tx/0 Rx on carrier 2</w:t>
      </w:r>
    </w:p>
    <w:p w14:paraId="141CD86E" w14:textId="710E29BE" w:rsidR="00FF41E1" w:rsidRDefault="00FF41E1" w:rsidP="00FF41E1">
      <w:pPr>
        <w:pStyle w:val="B2"/>
      </w:pPr>
      <w:r>
        <w:t>-</w:t>
      </w:r>
      <w:r>
        <w:tab/>
        <w:t xml:space="preserve">Case </w:t>
      </w:r>
      <w:r w:rsidR="00646D61">
        <w:t>3</w:t>
      </w:r>
      <w:r>
        <w:t xml:space="preserve">: 2 Rx on aggregated </w:t>
      </w:r>
      <w:r w:rsidR="008A0C67">
        <w:t>FDD carrier 1 and SDL carrier 2</w:t>
      </w:r>
      <w:r w:rsidR="001F50B2">
        <w:t xml:space="preserve"> and 0 Tx on carrier 1</w:t>
      </w:r>
    </w:p>
    <w:p w14:paraId="11BCCC2A" w14:textId="1A0A3195" w:rsidR="001B4773" w:rsidRDefault="001B4773" w:rsidP="00FF41E1">
      <w:pPr>
        <w:pStyle w:val="B1"/>
      </w:pPr>
      <w:r>
        <w:t>-</w:t>
      </w:r>
      <w:r>
        <w:tab/>
        <w:t>The carrier frequency for all cases is &lt;1 GHz</w:t>
      </w:r>
    </w:p>
    <w:p w14:paraId="2A34B65A" w14:textId="77777777" w:rsidR="002D1FCD" w:rsidRDefault="002D1FCD" w:rsidP="00FF41E1">
      <w:pPr>
        <w:pStyle w:val="B1"/>
      </w:pPr>
      <w:r>
        <w:t>-</w:t>
      </w:r>
      <w:r>
        <w:tab/>
        <w:t>Consider the following deployment constraints:</w:t>
      </w:r>
    </w:p>
    <w:p w14:paraId="434465C6" w14:textId="77777777" w:rsidR="002D1FCD" w:rsidRDefault="002D1FCD" w:rsidP="00FF41E1">
      <w:pPr>
        <w:pStyle w:val="B2"/>
      </w:pPr>
      <w:r>
        <w:t>-</w:t>
      </w:r>
      <w:r>
        <w:tab/>
        <w:t>Co-located and synchronized network deployment for both carriers</w:t>
      </w:r>
    </w:p>
    <w:p w14:paraId="1C3B4E3A" w14:textId="507CD7CC" w:rsidR="002D1FCD" w:rsidRDefault="002D1FCD" w:rsidP="00FF41E1">
      <w:pPr>
        <w:pStyle w:val="B2"/>
      </w:pPr>
      <w:r>
        <w:t>-</w:t>
      </w:r>
      <w:r>
        <w:tab/>
        <w:t>Both carriers are in a single TAG</w:t>
      </w:r>
    </w:p>
    <w:p w14:paraId="512D3F83" w14:textId="21D147BD" w:rsidR="001B4773" w:rsidRDefault="001B4773" w:rsidP="006429D4">
      <w:pPr>
        <w:pStyle w:val="B1"/>
      </w:pPr>
      <w:r>
        <w:t>-</w:t>
      </w:r>
      <w:r>
        <w:tab/>
        <w:t>Study the impact on interruption and delay requirements and specify the physical layer procedures and/or RRM requirements if needed [RAN1, RAN4]</w:t>
      </w:r>
    </w:p>
    <w:p w14:paraId="13655491" w14:textId="25D01F97" w:rsidR="001B4773" w:rsidRDefault="001B4773" w:rsidP="001B4773">
      <w:pPr>
        <w:pStyle w:val="B2"/>
      </w:pPr>
      <w:r>
        <w:t>-</w:t>
      </w:r>
      <w:r>
        <w:tab/>
        <w:t>Strive to reuse the existing Tx Switching framework as much as possible</w:t>
      </w:r>
    </w:p>
    <w:p w14:paraId="0FD221C9" w14:textId="0F931DFA" w:rsidR="00011121" w:rsidRDefault="00011121" w:rsidP="001B4773">
      <w:pPr>
        <w:pStyle w:val="B2"/>
      </w:pPr>
      <w:r>
        <w:t>-</w:t>
      </w:r>
      <w:r>
        <w:tab/>
        <w:t>Strive to minimize the RAN1 impact</w:t>
      </w:r>
    </w:p>
    <w:p w14:paraId="76B59452" w14:textId="78B089CF" w:rsidR="002E593D" w:rsidRDefault="001B4773" w:rsidP="006429D4">
      <w:pPr>
        <w:pStyle w:val="B1"/>
      </w:pPr>
      <w:r>
        <w:t>-</w:t>
      </w:r>
      <w:r>
        <w:tab/>
        <w:t>Specify UE RF requirements</w:t>
      </w:r>
      <w:r w:rsidR="002E593D">
        <w:t xml:space="preserve"> [RAN4]</w:t>
      </w:r>
    </w:p>
    <w:p w14:paraId="52E0546C" w14:textId="40B85686" w:rsidR="002E593D" w:rsidRDefault="002E593D" w:rsidP="006429D4">
      <w:pPr>
        <w:pStyle w:val="B1"/>
      </w:pPr>
      <w:r>
        <w:t>-</w:t>
      </w:r>
      <w:r>
        <w:tab/>
        <w:t>Define the corresponding UE capabilities [RAN1, RAN4]</w:t>
      </w:r>
    </w:p>
    <w:p w14:paraId="1BC698A7" w14:textId="4D409DBF" w:rsidR="0025085C" w:rsidRDefault="0025085C" w:rsidP="004D4DFC"/>
    <w:p w14:paraId="19A2F478" w14:textId="77777777" w:rsidR="00A86361" w:rsidRDefault="00A86361">
      <w:pPr>
        <w:rPr>
          <w:rFonts w:ascii="Arial" w:hAnsi="Arial"/>
          <w:sz w:val="36"/>
          <w:szCs w:val="20"/>
          <w:lang w:val="en-GB"/>
        </w:rPr>
      </w:pPr>
      <w:r>
        <w:br w:type="page"/>
      </w:r>
    </w:p>
    <w:p w14:paraId="34C99636" w14:textId="55257915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464459FC" w14:textId="41F520E6" w:rsidR="00930BCB" w:rsidRDefault="00930BCB" w:rsidP="00930BCB">
      <w:r>
        <w:t>This contribution describes the relevant LB+LB CA scenarios and provides the motivation for a new Rel-19 work item to specify a switching solution to enable their adoption into practical handset front end architectures.  The following observations and proposals are presented:</w:t>
      </w:r>
    </w:p>
    <w:p w14:paraId="14619145" w14:textId="77777777" w:rsidR="00E62B11" w:rsidRDefault="00E62B11" w:rsidP="00E72324"/>
    <w:p w14:paraId="0C40CFA6" w14:textId="77777777" w:rsidR="00FB4992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FB4992">
        <w:rPr>
          <w:noProof/>
        </w:rPr>
        <w:t>Observation 1:</w:t>
      </w:r>
      <w:r w:rsidR="00FB4992"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 w:rsidR="00FB4992">
        <w:rPr>
          <w:noProof/>
        </w:rPr>
        <w:t>Band n29 falls within the duplex gap of band n12 and leaves 1 MHz for the filter stopband between n12 UL and n29 DL.  With current duplexer technology, a solution based on traditional carrier aggregation architecture does not seem feasible.</w:t>
      </w:r>
    </w:p>
    <w:p w14:paraId="2D6ABE17" w14:textId="77777777" w:rsidR="00FB4992" w:rsidRDefault="00FB499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>
        <w:rPr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>
        <w:rPr>
          <w:noProof/>
        </w:rPr>
        <w:t>Band n106 UL is separated from band n26 DL by 2 MHz.  With current duplexer technology, a solution based on traditional carrier aggregation architecture does not seem feasible.</w:t>
      </w:r>
    </w:p>
    <w:p w14:paraId="730B4754" w14:textId="77777777" w:rsidR="00FB4992" w:rsidRDefault="00FB499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>
        <w:rPr>
          <w:noProof/>
        </w:rPr>
        <w:t>Observation 3: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>
        <w:rPr>
          <w:noProof/>
        </w:rPr>
        <w:t>Band n67 DL overlaps with band n28 UL.  With current duplexer technology, a solution based on traditional carrier aggregation architecture does not seem feasible.</w:t>
      </w:r>
    </w:p>
    <w:p w14:paraId="6F3027FC" w14:textId="12BC4C97" w:rsidR="00BA300B" w:rsidRDefault="00F62AEB" w:rsidP="00E72324">
      <w:r>
        <w:rPr>
          <w:rFonts w:asciiTheme="minorHAnsi" w:hAnsiTheme="minorHAnsi"/>
          <w:bCs/>
        </w:rPr>
        <w:fldChar w:fldCharType="end"/>
      </w:r>
    </w:p>
    <w:p w14:paraId="487C5A29" w14:textId="77777777" w:rsidR="00FB4992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B4992">
        <w:rPr>
          <w:noProof/>
        </w:rPr>
        <w:t>Proposal 1:</w:t>
      </w:r>
      <w:r w:rsidR="00FB4992"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 w:rsidR="00FB4992">
        <w:rPr>
          <w:noProof/>
        </w:rPr>
        <w:t>An enhancement of the 3GPP specification is needed to enable LB+LB carrier aggregation based on switching.</w:t>
      </w:r>
    </w:p>
    <w:p w14:paraId="659BA75E" w14:textId="77777777" w:rsidR="00FB4992" w:rsidRDefault="00FB499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>
        <w:rPr>
          <w:noProof/>
        </w:rPr>
        <w:t>The following objectives are provided for information and further refinement:</w:t>
      </w:r>
    </w:p>
    <w:p w14:paraId="05CC6F0A" w14:textId="1F709E23" w:rsidR="005E69AE" w:rsidRDefault="0062595A" w:rsidP="00133E65">
      <w:pPr>
        <w:rPr>
          <w:b/>
          <w:bCs/>
        </w:rPr>
      </w:pPr>
      <w:r>
        <w:rPr>
          <w:b/>
          <w:bCs/>
        </w:rPr>
        <w:fldChar w:fldCharType="end"/>
      </w:r>
    </w:p>
    <w:p w14:paraId="74F7A242" w14:textId="77777777" w:rsidR="008A0399" w:rsidRDefault="008A0399" w:rsidP="008A0399">
      <w:pPr>
        <w:pStyle w:val="B1"/>
      </w:pPr>
      <w:r>
        <w:t>-</w:t>
      </w:r>
      <w:r>
        <w:tab/>
        <w:t xml:space="preserve">Specify UE requirements, </w:t>
      </w:r>
      <w:r w:rsidRPr="00783310">
        <w:t>including at least switching gap (if needed)</w:t>
      </w:r>
      <w:r>
        <w:t xml:space="preserve">, to allow switching </w:t>
      </w:r>
      <w:r w:rsidRPr="009357CC">
        <w:t>for supplementary downlink</w:t>
      </w:r>
      <w:r>
        <w:t xml:space="preserve"> between {case 1, case 2a} [RAN1, RAN4]</w:t>
      </w:r>
    </w:p>
    <w:p w14:paraId="5B18AC45" w14:textId="77777777" w:rsidR="008A0399" w:rsidRDefault="008A0399" w:rsidP="008A0399">
      <w:pPr>
        <w:pStyle w:val="B2"/>
      </w:pPr>
      <w:r>
        <w:t>-</w:t>
      </w:r>
      <w:r>
        <w:tab/>
        <w:t>Case 1: 1 Tx/2 Rx on FDD carrier 1 and 0 Tx/0 Rx on carrier 2</w:t>
      </w:r>
    </w:p>
    <w:p w14:paraId="5C95BB4A" w14:textId="77777777" w:rsidR="008A0399" w:rsidRDefault="008A0399" w:rsidP="008A0399">
      <w:pPr>
        <w:pStyle w:val="B2"/>
      </w:pPr>
      <w:r>
        <w:t>-</w:t>
      </w:r>
      <w:r>
        <w:tab/>
        <w:t>Case 2a: 2 Rx on SDL carrier 2 and 0 Tx/0 Rx on carrier 1</w:t>
      </w:r>
    </w:p>
    <w:p w14:paraId="773EF91F" w14:textId="77777777" w:rsidR="008A0399" w:rsidRDefault="008A0399" w:rsidP="008A0399">
      <w:pPr>
        <w:pStyle w:val="B1"/>
      </w:pPr>
      <w:r>
        <w:t>-</w:t>
      </w:r>
      <w:r>
        <w:tab/>
        <w:t xml:space="preserve">Specify UE requirements, </w:t>
      </w:r>
      <w:r w:rsidRPr="00783310">
        <w:t>including at least switching gap (if needed)</w:t>
      </w:r>
      <w:r>
        <w:t xml:space="preserve">, to allow switching for </w:t>
      </w:r>
      <w:r w:rsidRPr="009357CC">
        <w:t>inter-band CA</w:t>
      </w:r>
      <w:r>
        <w:t xml:space="preserve"> between {case 1, case 2b} [RAN1, RAN4]</w:t>
      </w:r>
    </w:p>
    <w:p w14:paraId="45E8020A" w14:textId="77777777" w:rsidR="008A0399" w:rsidRDefault="008A0399" w:rsidP="008A0399">
      <w:pPr>
        <w:pStyle w:val="B2"/>
      </w:pPr>
      <w:r>
        <w:t>-</w:t>
      </w:r>
      <w:r>
        <w:tab/>
        <w:t>Case 1: 1 Tx/2 Rx on FDD carrier 1 and 0 Tx/0 Rx on carrier 2</w:t>
      </w:r>
    </w:p>
    <w:p w14:paraId="70A30323" w14:textId="77777777" w:rsidR="008A0399" w:rsidRDefault="008A0399" w:rsidP="008A0399">
      <w:pPr>
        <w:pStyle w:val="B2"/>
      </w:pPr>
      <w:r>
        <w:t>-</w:t>
      </w:r>
      <w:r>
        <w:tab/>
        <w:t>Case 2b: 1 Tx/2 Rx on FDD carrier 2 and 0 Tx/0 Rx on carrier 1</w:t>
      </w:r>
    </w:p>
    <w:p w14:paraId="38BC36D3" w14:textId="77777777" w:rsidR="008A0399" w:rsidRDefault="008A0399" w:rsidP="008A0399">
      <w:pPr>
        <w:pStyle w:val="B1"/>
      </w:pPr>
      <w:r>
        <w:t>-</w:t>
      </w:r>
      <w:r>
        <w:tab/>
        <w:t xml:space="preserve">Specify UE requirements, </w:t>
      </w:r>
      <w:r w:rsidRPr="00783310">
        <w:t>including at least switching gap (if needed)</w:t>
      </w:r>
      <w:r>
        <w:t>, to allow switching for inter-band CA between {case 1, case 3} [RAN1, RAN4]</w:t>
      </w:r>
    </w:p>
    <w:p w14:paraId="278FFFB7" w14:textId="77777777" w:rsidR="008A0399" w:rsidRDefault="008A0399" w:rsidP="008A0399">
      <w:pPr>
        <w:pStyle w:val="B2"/>
      </w:pPr>
      <w:r>
        <w:t>-</w:t>
      </w:r>
      <w:r>
        <w:tab/>
        <w:t>Case 1: 1 Tx/2 Rx on FDD carrier 1 and 0 Tx/0 Rx on carrier 2</w:t>
      </w:r>
    </w:p>
    <w:p w14:paraId="5A51D8C2" w14:textId="77777777" w:rsidR="008A0399" w:rsidRDefault="008A0399" w:rsidP="008A0399">
      <w:pPr>
        <w:pStyle w:val="B2"/>
      </w:pPr>
      <w:r>
        <w:t>-</w:t>
      </w:r>
      <w:r>
        <w:tab/>
        <w:t>Case 3: 2 Rx on aggregated FDD carrier 1 and SDL carrier 2 and 0 Tx on carrier 1</w:t>
      </w:r>
    </w:p>
    <w:p w14:paraId="10F57D0C" w14:textId="77777777" w:rsidR="008A0399" w:rsidRDefault="008A0399" w:rsidP="008A0399">
      <w:pPr>
        <w:pStyle w:val="B1"/>
      </w:pPr>
      <w:r>
        <w:t>-</w:t>
      </w:r>
      <w:r>
        <w:tab/>
        <w:t>The carrier frequency for all cases is &lt;1 GHz</w:t>
      </w:r>
    </w:p>
    <w:p w14:paraId="34CADE6C" w14:textId="77777777" w:rsidR="008A0399" w:rsidRDefault="008A0399" w:rsidP="008A0399">
      <w:pPr>
        <w:pStyle w:val="B1"/>
      </w:pPr>
      <w:r>
        <w:t>-</w:t>
      </w:r>
      <w:r>
        <w:tab/>
        <w:t>Consider the following deployment constraints:</w:t>
      </w:r>
    </w:p>
    <w:p w14:paraId="65C39D63" w14:textId="77777777" w:rsidR="008A0399" w:rsidRDefault="008A0399" w:rsidP="008A0399">
      <w:pPr>
        <w:pStyle w:val="B2"/>
      </w:pPr>
      <w:r>
        <w:t>-</w:t>
      </w:r>
      <w:r>
        <w:tab/>
        <w:t>Co-located and synchronized network deployment for both carriers</w:t>
      </w:r>
    </w:p>
    <w:p w14:paraId="1C79DC19" w14:textId="77777777" w:rsidR="008A0399" w:rsidRDefault="008A0399" w:rsidP="008A0399">
      <w:pPr>
        <w:pStyle w:val="B2"/>
      </w:pPr>
      <w:r>
        <w:t>-</w:t>
      </w:r>
      <w:r>
        <w:tab/>
        <w:t>Both carriers are in a single TAG</w:t>
      </w:r>
    </w:p>
    <w:p w14:paraId="09FD6B99" w14:textId="77777777" w:rsidR="008A0399" w:rsidRDefault="008A0399" w:rsidP="008A0399">
      <w:pPr>
        <w:pStyle w:val="B1"/>
      </w:pPr>
      <w:r>
        <w:t>-</w:t>
      </w:r>
      <w:r>
        <w:tab/>
        <w:t>Study the impact on interruption and delay requirements and specify the physical layer procedures and/or RRM requirements if needed [RAN1, RAN4]</w:t>
      </w:r>
    </w:p>
    <w:p w14:paraId="5A158F1E" w14:textId="77777777" w:rsidR="008A0399" w:rsidRDefault="008A0399" w:rsidP="008A0399">
      <w:pPr>
        <w:pStyle w:val="B2"/>
      </w:pPr>
      <w:r>
        <w:t>-</w:t>
      </w:r>
      <w:r>
        <w:tab/>
        <w:t>Strive to reuse the existing Tx Switching framework as much as possible</w:t>
      </w:r>
    </w:p>
    <w:p w14:paraId="08205721" w14:textId="77777777" w:rsidR="008A0399" w:rsidRDefault="008A0399" w:rsidP="008A0399">
      <w:pPr>
        <w:pStyle w:val="B2"/>
      </w:pPr>
      <w:r>
        <w:t>-</w:t>
      </w:r>
      <w:r>
        <w:tab/>
        <w:t>Strive to minimize the RAN1 impact</w:t>
      </w:r>
    </w:p>
    <w:p w14:paraId="5BBB4FAC" w14:textId="77777777" w:rsidR="008A0399" w:rsidRDefault="008A0399" w:rsidP="008A0399">
      <w:pPr>
        <w:pStyle w:val="B1"/>
      </w:pPr>
      <w:r>
        <w:t>-</w:t>
      </w:r>
      <w:r>
        <w:tab/>
        <w:t>Specify UE RF requirements [RAN4]</w:t>
      </w:r>
    </w:p>
    <w:p w14:paraId="3BEC6CA6" w14:textId="77777777" w:rsidR="008A0399" w:rsidRDefault="008A0399" w:rsidP="008A0399">
      <w:pPr>
        <w:pStyle w:val="B1"/>
      </w:pPr>
      <w:r>
        <w:t>-</w:t>
      </w:r>
      <w:r>
        <w:tab/>
        <w:t>Define the corresponding UE capabilities [RAN1, RAN4]</w:t>
      </w:r>
    </w:p>
    <w:p w14:paraId="0C56B202" w14:textId="77777777" w:rsidR="008A0399" w:rsidRPr="00160EE7" w:rsidRDefault="008A0399" w:rsidP="00160EE7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2C7BC95E" w14:textId="00709DF0" w:rsidR="00080512" w:rsidRDefault="00782CA3" w:rsidP="00D31A42">
      <w:pPr>
        <w:pStyle w:val="EX"/>
      </w:pPr>
      <w:bookmarkStart w:id="30" w:name="_Ref169596705"/>
      <w:r w:rsidRPr="00782CA3">
        <w:t>RP-241537</w:t>
      </w:r>
      <w:r>
        <w:t>, “</w:t>
      </w:r>
      <w:r w:rsidRPr="00782CA3">
        <w:t>Rx switched nX-n29 low-low carrier aggregation</w:t>
      </w:r>
      <w:r>
        <w:t>,” TELUS, Bell Mobility, 3GPP RAN #104, June 2024</w:t>
      </w:r>
      <w:bookmarkEnd w:id="0"/>
      <w:bookmarkEnd w:id="30"/>
    </w:p>
    <w:sectPr w:rsidR="00080512" w:rsidSect="008802E3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EA614" w14:textId="77777777" w:rsidR="002F4E91" w:rsidRDefault="002F4E91">
      <w:r>
        <w:separator/>
      </w:r>
    </w:p>
  </w:endnote>
  <w:endnote w:type="continuationSeparator" w:id="0">
    <w:p w14:paraId="6EE7EC6E" w14:textId="77777777" w:rsidR="002F4E91" w:rsidRDefault="002F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45051" w14:textId="77777777" w:rsidR="002F4E91" w:rsidRDefault="002F4E91">
      <w:r>
        <w:separator/>
      </w:r>
    </w:p>
  </w:footnote>
  <w:footnote w:type="continuationSeparator" w:id="0">
    <w:p w14:paraId="0714E1C6" w14:textId="77777777" w:rsidR="002F4E91" w:rsidRDefault="002F4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82524"/>
    <w:multiLevelType w:val="multilevel"/>
    <w:tmpl w:val="204A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11297"/>
    <w:multiLevelType w:val="multilevel"/>
    <w:tmpl w:val="D94C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F417F"/>
    <w:multiLevelType w:val="multilevel"/>
    <w:tmpl w:val="BD74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145908"/>
    <w:multiLevelType w:val="multilevel"/>
    <w:tmpl w:val="AB2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A63BB8"/>
    <w:multiLevelType w:val="multilevel"/>
    <w:tmpl w:val="8210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9377DE"/>
    <w:multiLevelType w:val="multilevel"/>
    <w:tmpl w:val="B898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C930B2"/>
    <w:multiLevelType w:val="multilevel"/>
    <w:tmpl w:val="C9B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E2EA6"/>
    <w:multiLevelType w:val="multilevel"/>
    <w:tmpl w:val="8F9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14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8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742098279">
    <w:abstractNumId w:val="2"/>
  </w:num>
  <w:num w:numId="12" w16cid:durableId="433214944">
    <w:abstractNumId w:val="12"/>
  </w:num>
  <w:num w:numId="13" w16cid:durableId="1230337134">
    <w:abstractNumId w:val="9"/>
  </w:num>
  <w:num w:numId="14" w16cid:durableId="533883566">
    <w:abstractNumId w:val="13"/>
  </w:num>
  <w:num w:numId="15" w16cid:durableId="1792623108">
    <w:abstractNumId w:val="15"/>
  </w:num>
  <w:num w:numId="16" w16cid:durableId="1007758150">
    <w:abstractNumId w:val="10"/>
  </w:num>
  <w:num w:numId="17" w16cid:durableId="1761288391">
    <w:abstractNumId w:val="11"/>
  </w:num>
  <w:num w:numId="18" w16cid:durableId="14332105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9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5BD"/>
    <w:rsid w:val="00011121"/>
    <w:rsid w:val="000268F5"/>
    <w:rsid w:val="00033397"/>
    <w:rsid w:val="00040095"/>
    <w:rsid w:val="00044C77"/>
    <w:rsid w:val="00051834"/>
    <w:rsid w:val="00054A22"/>
    <w:rsid w:val="00062023"/>
    <w:rsid w:val="000655A6"/>
    <w:rsid w:val="00066061"/>
    <w:rsid w:val="0007176B"/>
    <w:rsid w:val="00074CEA"/>
    <w:rsid w:val="00080512"/>
    <w:rsid w:val="0008084C"/>
    <w:rsid w:val="000843A6"/>
    <w:rsid w:val="00085733"/>
    <w:rsid w:val="00097E6C"/>
    <w:rsid w:val="000A365D"/>
    <w:rsid w:val="000A68F3"/>
    <w:rsid w:val="000B5595"/>
    <w:rsid w:val="000C0451"/>
    <w:rsid w:val="000C0B58"/>
    <w:rsid w:val="000C47C3"/>
    <w:rsid w:val="000D3B77"/>
    <w:rsid w:val="000D58AB"/>
    <w:rsid w:val="000D65A5"/>
    <w:rsid w:val="000E10D3"/>
    <w:rsid w:val="00104BC6"/>
    <w:rsid w:val="00114E2C"/>
    <w:rsid w:val="001159BB"/>
    <w:rsid w:val="00132992"/>
    <w:rsid w:val="00133525"/>
    <w:rsid w:val="00133E65"/>
    <w:rsid w:val="00134DA3"/>
    <w:rsid w:val="00160EE7"/>
    <w:rsid w:val="00193F4F"/>
    <w:rsid w:val="001953CF"/>
    <w:rsid w:val="001A4C42"/>
    <w:rsid w:val="001B4773"/>
    <w:rsid w:val="001C21C3"/>
    <w:rsid w:val="001D02C2"/>
    <w:rsid w:val="001D2656"/>
    <w:rsid w:val="001E224D"/>
    <w:rsid w:val="001F0C1D"/>
    <w:rsid w:val="001F1132"/>
    <w:rsid w:val="001F168B"/>
    <w:rsid w:val="001F218F"/>
    <w:rsid w:val="001F3CDB"/>
    <w:rsid w:val="001F50B2"/>
    <w:rsid w:val="001F718D"/>
    <w:rsid w:val="002121CB"/>
    <w:rsid w:val="00216D9E"/>
    <w:rsid w:val="00226AF4"/>
    <w:rsid w:val="002347A2"/>
    <w:rsid w:val="00247926"/>
    <w:rsid w:val="002503B1"/>
    <w:rsid w:val="0025085C"/>
    <w:rsid w:val="00260711"/>
    <w:rsid w:val="002675F0"/>
    <w:rsid w:val="0027230C"/>
    <w:rsid w:val="002742B7"/>
    <w:rsid w:val="00276EE4"/>
    <w:rsid w:val="002824FA"/>
    <w:rsid w:val="00284DE9"/>
    <w:rsid w:val="002B6339"/>
    <w:rsid w:val="002C006F"/>
    <w:rsid w:val="002D1FCD"/>
    <w:rsid w:val="002E00EE"/>
    <w:rsid w:val="002E593D"/>
    <w:rsid w:val="002F4E91"/>
    <w:rsid w:val="00305FEF"/>
    <w:rsid w:val="003172DC"/>
    <w:rsid w:val="00331BED"/>
    <w:rsid w:val="0034052F"/>
    <w:rsid w:val="0035462D"/>
    <w:rsid w:val="00361072"/>
    <w:rsid w:val="00364C8A"/>
    <w:rsid w:val="003706D7"/>
    <w:rsid w:val="003765B8"/>
    <w:rsid w:val="003A0483"/>
    <w:rsid w:val="003A0937"/>
    <w:rsid w:val="003A1985"/>
    <w:rsid w:val="003B4BFB"/>
    <w:rsid w:val="003C3971"/>
    <w:rsid w:val="003C39A8"/>
    <w:rsid w:val="003D0304"/>
    <w:rsid w:val="003D0D52"/>
    <w:rsid w:val="003D74EE"/>
    <w:rsid w:val="003E0E54"/>
    <w:rsid w:val="003E7753"/>
    <w:rsid w:val="003F2525"/>
    <w:rsid w:val="003F358A"/>
    <w:rsid w:val="0041077F"/>
    <w:rsid w:val="004139C9"/>
    <w:rsid w:val="00423334"/>
    <w:rsid w:val="004345EC"/>
    <w:rsid w:val="00454F91"/>
    <w:rsid w:val="00455317"/>
    <w:rsid w:val="0047244E"/>
    <w:rsid w:val="00476683"/>
    <w:rsid w:val="0048081E"/>
    <w:rsid w:val="004826A9"/>
    <w:rsid w:val="004945C5"/>
    <w:rsid w:val="004B5348"/>
    <w:rsid w:val="004C1601"/>
    <w:rsid w:val="004D3578"/>
    <w:rsid w:val="004D4DFC"/>
    <w:rsid w:val="004E213A"/>
    <w:rsid w:val="004E4D44"/>
    <w:rsid w:val="004F0988"/>
    <w:rsid w:val="004F3340"/>
    <w:rsid w:val="004F3E3D"/>
    <w:rsid w:val="0053388B"/>
    <w:rsid w:val="00535773"/>
    <w:rsid w:val="00543E6C"/>
    <w:rsid w:val="00565087"/>
    <w:rsid w:val="00572D39"/>
    <w:rsid w:val="00572E14"/>
    <w:rsid w:val="00576597"/>
    <w:rsid w:val="00595C50"/>
    <w:rsid w:val="005973BE"/>
    <w:rsid w:val="005A5986"/>
    <w:rsid w:val="005B2962"/>
    <w:rsid w:val="005C2B04"/>
    <w:rsid w:val="005C5ADE"/>
    <w:rsid w:val="005D2E01"/>
    <w:rsid w:val="005D6137"/>
    <w:rsid w:val="005D7526"/>
    <w:rsid w:val="005E69AE"/>
    <w:rsid w:val="00602AEA"/>
    <w:rsid w:val="00603E77"/>
    <w:rsid w:val="00607E3C"/>
    <w:rsid w:val="00614FDF"/>
    <w:rsid w:val="0062176D"/>
    <w:rsid w:val="006246A7"/>
    <w:rsid w:val="0062595A"/>
    <w:rsid w:val="0063543D"/>
    <w:rsid w:val="006429D4"/>
    <w:rsid w:val="00646D61"/>
    <w:rsid w:val="00647114"/>
    <w:rsid w:val="00653558"/>
    <w:rsid w:val="00673DE7"/>
    <w:rsid w:val="006A1063"/>
    <w:rsid w:val="006A323F"/>
    <w:rsid w:val="006A3823"/>
    <w:rsid w:val="006B30D0"/>
    <w:rsid w:val="006C3D95"/>
    <w:rsid w:val="006D413C"/>
    <w:rsid w:val="006E5C86"/>
    <w:rsid w:val="0070457A"/>
    <w:rsid w:val="00713C44"/>
    <w:rsid w:val="00715BB8"/>
    <w:rsid w:val="00717E22"/>
    <w:rsid w:val="00734A5B"/>
    <w:rsid w:val="007359BB"/>
    <w:rsid w:val="0074026F"/>
    <w:rsid w:val="007429F6"/>
    <w:rsid w:val="00744E76"/>
    <w:rsid w:val="00752198"/>
    <w:rsid w:val="00753881"/>
    <w:rsid w:val="00770FE4"/>
    <w:rsid w:val="00773AF1"/>
    <w:rsid w:val="00774DA4"/>
    <w:rsid w:val="00775E0B"/>
    <w:rsid w:val="00781F0F"/>
    <w:rsid w:val="00782CA3"/>
    <w:rsid w:val="00783310"/>
    <w:rsid w:val="007932AB"/>
    <w:rsid w:val="007B600E"/>
    <w:rsid w:val="007C1B2D"/>
    <w:rsid w:val="007D3133"/>
    <w:rsid w:val="007D7277"/>
    <w:rsid w:val="007F0F4A"/>
    <w:rsid w:val="007F71BD"/>
    <w:rsid w:val="008028A4"/>
    <w:rsid w:val="008029FB"/>
    <w:rsid w:val="00820B25"/>
    <w:rsid w:val="00830747"/>
    <w:rsid w:val="00837927"/>
    <w:rsid w:val="00842F69"/>
    <w:rsid w:val="00846DDF"/>
    <w:rsid w:val="008550A3"/>
    <w:rsid w:val="00863CB7"/>
    <w:rsid w:val="008768CA"/>
    <w:rsid w:val="008802E3"/>
    <w:rsid w:val="008A0399"/>
    <w:rsid w:val="008A0C67"/>
    <w:rsid w:val="008A3062"/>
    <w:rsid w:val="008C384C"/>
    <w:rsid w:val="008C4BB0"/>
    <w:rsid w:val="008D6E18"/>
    <w:rsid w:val="008E3475"/>
    <w:rsid w:val="008E5599"/>
    <w:rsid w:val="008E7986"/>
    <w:rsid w:val="00901F92"/>
    <w:rsid w:val="0090271F"/>
    <w:rsid w:val="00902E23"/>
    <w:rsid w:val="009041DE"/>
    <w:rsid w:val="009114D7"/>
    <w:rsid w:val="0091348E"/>
    <w:rsid w:val="00917CCB"/>
    <w:rsid w:val="00930BCB"/>
    <w:rsid w:val="00932E3C"/>
    <w:rsid w:val="009357CC"/>
    <w:rsid w:val="00942EC2"/>
    <w:rsid w:val="00943B44"/>
    <w:rsid w:val="00957D75"/>
    <w:rsid w:val="009C41A6"/>
    <w:rsid w:val="009C50E3"/>
    <w:rsid w:val="009D30C3"/>
    <w:rsid w:val="009F0509"/>
    <w:rsid w:val="009F37B7"/>
    <w:rsid w:val="009F5E43"/>
    <w:rsid w:val="00A1026D"/>
    <w:rsid w:val="00A10F02"/>
    <w:rsid w:val="00A164B4"/>
    <w:rsid w:val="00A26956"/>
    <w:rsid w:val="00A53724"/>
    <w:rsid w:val="00A64EB5"/>
    <w:rsid w:val="00A73129"/>
    <w:rsid w:val="00A77938"/>
    <w:rsid w:val="00A80C35"/>
    <w:rsid w:val="00A82346"/>
    <w:rsid w:val="00A86361"/>
    <w:rsid w:val="00A92BA1"/>
    <w:rsid w:val="00AB778C"/>
    <w:rsid w:val="00AC6BC6"/>
    <w:rsid w:val="00AC7B14"/>
    <w:rsid w:val="00AD44FD"/>
    <w:rsid w:val="00AE11C6"/>
    <w:rsid w:val="00AE3797"/>
    <w:rsid w:val="00AF3061"/>
    <w:rsid w:val="00AF6DE3"/>
    <w:rsid w:val="00B1077F"/>
    <w:rsid w:val="00B15449"/>
    <w:rsid w:val="00B235A5"/>
    <w:rsid w:val="00B4127F"/>
    <w:rsid w:val="00B44626"/>
    <w:rsid w:val="00B5775A"/>
    <w:rsid w:val="00B658F1"/>
    <w:rsid w:val="00B845A4"/>
    <w:rsid w:val="00B93086"/>
    <w:rsid w:val="00BA19ED"/>
    <w:rsid w:val="00BA1E65"/>
    <w:rsid w:val="00BA300B"/>
    <w:rsid w:val="00BA4B8D"/>
    <w:rsid w:val="00BB26AA"/>
    <w:rsid w:val="00BC0F7D"/>
    <w:rsid w:val="00BE3255"/>
    <w:rsid w:val="00BF128E"/>
    <w:rsid w:val="00C00627"/>
    <w:rsid w:val="00C137D5"/>
    <w:rsid w:val="00C1496A"/>
    <w:rsid w:val="00C33079"/>
    <w:rsid w:val="00C350AF"/>
    <w:rsid w:val="00C42C6D"/>
    <w:rsid w:val="00C45231"/>
    <w:rsid w:val="00C52F26"/>
    <w:rsid w:val="00C66384"/>
    <w:rsid w:val="00C72833"/>
    <w:rsid w:val="00C80F1D"/>
    <w:rsid w:val="00C87106"/>
    <w:rsid w:val="00C93F40"/>
    <w:rsid w:val="00CA3D0C"/>
    <w:rsid w:val="00CD44B5"/>
    <w:rsid w:val="00CD6D99"/>
    <w:rsid w:val="00CF20E3"/>
    <w:rsid w:val="00D309CC"/>
    <w:rsid w:val="00D31A42"/>
    <w:rsid w:val="00D46431"/>
    <w:rsid w:val="00D47AF8"/>
    <w:rsid w:val="00D534F3"/>
    <w:rsid w:val="00D56A52"/>
    <w:rsid w:val="00D57972"/>
    <w:rsid w:val="00D64C63"/>
    <w:rsid w:val="00D675A9"/>
    <w:rsid w:val="00D738D6"/>
    <w:rsid w:val="00D755EB"/>
    <w:rsid w:val="00D87E00"/>
    <w:rsid w:val="00D9134D"/>
    <w:rsid w:val="00DA7A03"/>
    <w:rsid w:val="00DB1818"/>
    <w:rsid w:val="00DB4EC1"/>
    <w:rsid w:val="00DC309B"/>
    <w:rsid w:val="00DC4DA2"/>
    <w:rsid w:val="00DC63AD"/>
    <w:rsid w:val="00DD4C17"/>
    <w:rsid w:val="00DE2F7A"/>
    <w:rsid w:val="00DF1B20"/>
    <w:rsid w:val="00DF2B1F"/>
    <w:rsid w:val="00DF6189"/>
    <w:rsid w:val="00DF62CD"/>
    <w:rsid w:val="00E16509"/>
    <w:rsid w:val="00E44582"/>
    <w:rsid w:val="00E52814"/>
    <w:rsid w:val="00E5536B"/>
    <w:rsid w:val="00E62B11"/>
    <w:rsid w:val="00E72011"/>
    <w:rsid w:val="00E72324"/>
    <w:rsid w:val="00E72ABE"/>
    <w:rsid w:val="00E77645"/>
    <w:rsid w:val="00E90BC9"/>
    <w:rsid w:val="00EA0679"/>
    <w:rsid w:val="00EC4A25"/>
    <w:rsid w:val="00ED56EF"/>
    <w:rsid w:val="00EE4A4B"/>
    <w:rsid w:val="00EE5AA7"/>
    <w:rsid w:val="00F025A2"/>
    <w:rsid w:val="00F04712"/>
    <w:rsid w:val="00F10A39"/>
    <w:rsid w:val="00F21311"/>
    <w:rsid w:val="00F22EC7"/>
    <w:rsid w:val="00F325C8"/>
    <w:rsid w:val="00F40D2C"/>
    <w:rsid w:val="00F56D37"/>
    <w:rsid w:val="00F62AEB"/>
    <w:rsid w:val="00F653B8"/>
    <w:rsid w:val="00F66FDB"/>
    <w:rsid w:val="00F70647"/>
    <w:rsid w:val="00F726EF"/>
    <w:rsid w:val="00F74C09"/>
    <w:rsid w:val="00F85B81"/>
    <w:rsid w:val="00F9377D"/>
    <w:rsid w:val="00F94078"/>
    <w:rsid w:val="00FA1266"/>
    <w:rsid w:val="00FA2DA6"/>
    <w:rsid w:val="00FA33F8"/>
    <w:rsid w:val="00FB4992"/>
    <w:rsid w:val="00FC1192"/>
    <w:rsid w:val="00FD1013"/>
    <w:rsid w:val="00FF41E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C3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9D3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226</TotalTime>
  <Pages>5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9137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137</cp:revision>
  <cp:lastPrinted>2019-02-25T14:05:00Z</cp:lastPrinted>
  <dcterms:created xsi:type="dcterms:W3CDTF">2019-08-13T15:36:00Z</dcterms:created>
  <dcterms:modified xsi:type="dcterms:W3CDTF">2024-08-09T14:24:00Z</dcterms:modified>
  <cp:category/>
</cp:coreProperties>
</file>